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827A3D" w14:textId="77777777" w:rsidR="007B0C56" w:rsidRPr="003268FE" w:rsidRDefault="007B0C56" w:rsidP="0083713D">
      <w:pPr>
        <w:jc w:val="center"/>
        <w:rPr>
          <w:b/>
          <w:bCs/>
          <w:sz w:val="40"/>
          <w:szCs w:val="40"/>
        </w:rPr>
      </w:pPr>
      <w:r w:rsidRPr="003268FE">
        <w:rPr>
          <w:b/>
          <w:bCs/>
          <w:sz w:val="40"/>
          <w:szCs w:val="40"/>
        </w:rPr>
        <w:t>Dit gaan we maken</w:t>
      </w:r>
    </w:p>
    <w:p w14:paraId="11986847" w14:textId="23027295" w:rsidR="007B0C56" w:rsidRPr="003268FE" w:rsidRDefault="0083713D" w:rsidP="0083713D">
      <w:pPr>
        <w:jc w:val="center"/>
        <w:rPr>
          <w:sz w:val="32"/>
          <w:szCs w:val="32"/>
        </w:rPr>
      </w:pPr>
      <w:r w:rsidRPr="0083713D">
        <w:rPr>
          <w:sz w:val="32"/>
          <w:szCs w:val="32"/>
        </w:rPr>
        <w:pict w14:anchorId="31151D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8" type="#_x0000_t75" style="width:354.6pt;height:220.8pt">
            <v:imagedata r:id="rId4" o:title=""/>
          </v:shape>
        </w:pict>
      </w:r>
    </w:p>
    <w:p w14:paraId="1EE537D9" w14:textId="77777777" w:rsidR="007B0C56" w:rsidRDefault="007B0C56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Daar hebben we voor nodig</w:t>
      </w:r>
    </w:p>
    <w:p w14:paraId="68FE5846" w14:textId="09D4C238" w:rsidR="003268FE" w:rsidRPr="003268FE" w:rsidRDefault="003268FE" w:rsidP="0083713D">
      <w:pPr>
        <w:jc w:val="center"/>
        <w:rPr>
          <w:sz w:val="32"/>
          <w:szCs w:val="32"/>
        </w:rPr>
      </w:pPr>
      <w:r>
        <w:rPr>
          <w:sz w:val="32"/>
          <w:szCs w:val="32"/>
        </w:rPr>
        <w:t>Hoofd tube is van Patries</w:t>
      </w:r>
    </w:p>
    <w:p w14:paraId="5A9C4151" w14:textId="05E50481" w:rsidR="007B0C56" w:rsidRPr="003268FE" w:rsidRDefault="003268FE" w:rsidP="0083713D">
      <w:pPr>
        <w:jc w:val="center"/>
        <w:rPr>
          <w:sz w:val="32"/>
          <w:szCs w:val="32"/>
        </w:rPr>
      </w:pPr>
      <w:r>
        <w:rPr>
          <w:sz w:val="32"/>
          <w:szCs w:val="32"/>
        </w:rPr>
        <w:t>4</w:t>
      </w:r>
      <w:r w:rsidR="007B0C56" w:rsidRPr="003268FE">
        <w:rPr>
          <w:sz w:val="32"/>
          <w:szCs w:val="32"/>
        </w:rPr>
        <w:t xml:space="preserve"> Tubes</w:t>
      </w:r>
    </w:p>
    <w:p w14:paraId="3782B730" w14:textId="77777777" w:rsidR="007B0C56" w:rsidRPr="003268FE" w:rsidRDefault="007B0C56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Masker</w:t>
      </w:r>
    </w:p>
    <w:p w14:paraId="2CBA8275" w14:textId="5AFB6D47" w:rsidR="00EE6040" w:rsidRPr="003268FE" w:rsidRDefault="00EE6040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Kleur staaltje</w:t>
      </w:r>
    </w:p>
    <w:p w14:paraId="0A2B8A10" w14:textId="77777777" w:rsidR="00EE6040" w:rsidRPr="003268FE" w:rsidRDefault="00EE6040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Alfa psp afbeelding</w:t>
      </w:r>
    </w:p>
    <w:p w14:paraId="435C4D32" w14:textId="77777777" w:rsidR="007B0C56" w:rsidRDefault="007B0C56" w:rsidP="0083713D">
      <w:pPr>
        <w:jc w:val="center"/>
        <w:rPr>
          <w:sz w:val="32"/>
          <w:szCs w:val="32"/>
          <w:u w:val="single"/>
        </w:rPr>
      </w:pPr>
      <w:r w:rsidRPr="003268FE">
        <w:rPr>
          <w:sz w:val="32"/>
          <w:szCs w:val="32"/>
          <w:u w:val="single"/>
        </w:rPr>
        <w:t>Filters geen</w:t>
      </w:r>
    </w:p>
    <w:p w14:paraId="00D35924" w14:textId="77777777" w:rsidR="003268FE" w:rsidRPr="003268FE" w:rsidRDefault="003268FE" w:rsidP="0083713D">
      <w:pPr>
        <w:jc w:val="center"/>
        <w:rPr>
          <w:sz w:val="32"/>
          <w:szCs w:val="32"/>
          <w:u w:val="single"/>
        </w:rPr>
      </w:pPr>
      <w:r w:rsidRPr="003268FE">
        <w:rPr>
          <w:sz w:val="32"/>
          <w:szCs w:val="32"/>
          <w:u w:val="single"/>
        </w:rPr>
        <w:t>Verwijder bij de tubes die je gebruikt altijd eerst het watermerk</w:t>
      </w:r>
    </w:p>
    <w:p w14:paraId="470F65C3" w14:textId="77777777" w:rsidR="003268FE" w:rsidRPr="003268FE" w:rsidRDefault="003268FE" w:rsidP="0083713D">
      <w:pPr>
        <w:jc w:val="center"/>
        <w:rPr>
          <w:sz w:val="32"/>
          <w:szCs w:val="32"/>
          <w:u w:val="single"/>
        </w:rPr>
      </w:pPr>
      <w:r w:rsidRPr="003268FE">
        <w:rPr>
          <w:sz w:val="32"/>
          <w:szCs w:val="32"/>
          <w:u w:val="single"/>
        </w:rPr>
        <w:t>Installeer je filters indien dit nodig is</w:t>
      </w:r>
    </w:p>
    <w:p w14:paraId="34BFBFB6" w14:textId="77777777" w:rsidR="003268FE" w:rsidRPr="003268FE" w:rsidRDefault="003268FE" w:rsidP="0083713D">
      <w:pPr>
        <w:jc w:val="center"/>
        <w:rPr>
          <w:sz w:val="32"/>
          <w:szCs w:val="32"/>
          <w:u w:val="single"/>
        </w:rPr>
      </w:pPr>
      <w:r w:rsidRPr="003268FE">
        <w:rPr>
          <w:sz w:val="32"/>
          <w:szCs w:val="32"/>
          <w:u w:val="single"/>
        </w:rPr>
        <w:t>Dan kunnen we nu beginnen</w:t>
      </w:r>
    </w:p>
    <w:p w14:paraId="3B2A6E34" w14:textId="77777777" w:rsidR="003268FE" w:rsidRPr="003268FE" w:rsidRDefault="003268FE" w:rsidP="0083713D">
      <w:pPr>
        <w:jc w:val="center"/>
        <w:rPr>
          <w:sz w:val="32"/>
          <w:szCs w:val="32"/>
          <w:u w:val="single"/>
        </w:rPr>
      </w:pPr>
      <w:r w:rsidRPr="003268FE">
        <w:rPr>
          <w:sz w:val="32"/>
          <w:szCs w:val="32"/>
          <w:u w:val="single"/>
        </w:rPr>
        <w:t>Veel plezier met de les</w:t>
      </w:r>
    </w:p>
    <w:p w14:paraId="531998FC" w14:textId="77777777" w:rsidR="003268FE" w:rsidRPr="003268FE" w:rsidRDefault="003268FE" w:rsidP="0083713D">
      <w:pPr>
        <w:jc w:val="center"/>
        <w:rPr>
          <w:sz w:val="32"/>
          <w:szCs w:val="32"/>
          <w:u w:val="single"/>
        </w:rPr>
      </w:pPr>
    </w:p>
    <w:p w14:paraId="72F797D7" w14:textId="77777777" w:rsidR="00186664" w:rsidRPr="003268FE" w:rsidRDefault="007B0C56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Zet je voorgrond op kleur 1 en de achtergrond op kleur</w:t>
      </w:r>
      <w:r w:rsidR="00EC4BCF" w:rsidRPr="003268FE">
        <w:rPr>
          <w:sz w:val="32"/>
          <w:szCs w:val="32"/>
        </w:rPr>
        <w:t xml:space="preserve"> 2</w:t>
      </w:r>
    </w:p>
    <w:p w14:paraId="2046E63D" w14:textId="52EBE1B3" w:rsid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 xml:space="preserve">Open je </w:t>
      </w:r>
      <w:r w:rsidR="00EE6040" w:rsidRPr="003268FE">
        <w:rPr>
          <w:sz w:val="32"/>
          <w:szCs w:val="32"/>
        </w:rPr>
        <w:t>Alfa afbeelding dupliceer deze</w:t>
      </w:r>
    </w:p>
    <w:p w14:paraId="27E69151" w14:textId="0BA60FAB" w:rsidR="003268FE" w:rsidRPr="003268FE" w:rsidRDefault="0083713D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En</w:t>
      </w:r>
      <w:r w:rsidR="00EE6040" w:rsidRPr="003268FE">
        <w:rPr>
          <w:sz w:val="32"/>
          <w:szCs w:val="32"/>
        </w:rPr>
        <w:t xml:space="preserve"> sluit het </w:t>
      </w:r>
      <w:r w:rsidR="00207452" w:rsidRPr="003268FE">
        <w:rPr>
          <w:sz w:val="32"/>
          <w:szCs w:val="32"/>
        </w:rPr>
        <w:t>originel</w:t>
      </w:r>
      <w:r w:rsidR="003268FE">
        <w:rPr>
          <w:sz w:val="32"/>
          <w:szCs w:val="32"/>
        </w:rPr>
        <w:t>e</w:t>
      </w:r>
    </w:p>
    <w:p w14:paraId="68E48D60" w14:textId="7F6F8D47" w:rsidR="00186664" w:rsidRPr="003268FE" w:rsidRDefault="00EE6040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lastRenderedPageBreak/>
        <w:t>We werken op de kopie</w:t>
      </w:r>
    </w:p>
    <w:p w14:paraId="23108706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Selectie</w:t>
      </w:r>
      <w:r w:rsidR="00186664" w:rsidRPr="003268FE">
        <w:rPr>
          <w:sz w:val="32"/>
          <w:szCs w:val="32"/>
        </w:rPr>
        <w:t xml:space="preserve"> alles selecteren</w:t>
      </w:r>
    </w:p>
    <w:p w14:paraId="4C18C147" w14:textId="758BD340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Kopieer</w:t>
      </w:r>
      <w:r w:rsidR="00186664" w:rsidRPr="003268FE">
        <w:rPr>
          <w:sz w:val="32"/>
          <w:szCs w:val="32"/>
        </w:rPr>
        <w:t xml:space="preserve"> de achtergrond 1 en plak in de selectie</w:t>
      </w:r>
    </w:p>
    <w:p w14:paraId="6CBBA14C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Niets</w:t>
      </w:r>
      <w:r w:rsidR="00186664" w:rsidRPr="003268FE">
        <w:rPr>
          <w:sz w:val="32"/>
          <w:szCs w:val="32"/>
        </w:rPr>
        <w:t xml:space="preserve"> selecteren</w:t>
      </w:r>
    </w:p>
    <w:p w14:paraId="7527DF03" w14:textId="70302338" w:rsidR="00186664" w:rsidRPr="003268FE" w:rsidRDefault="003268FE" w:rsidP="0083713D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</w:t>
      </w:r>
      <w:r w:rsidR="00186664" w:rsidRPr="003268FE">
        <w:rPr>
          <w:sz w:val="32"/>
          <w:szCs w:val="32"/>
        </w:rPr>
        <w:t xml:space="preserve"> sche</w:t>
      </w:r>
      <w:r w:rsidR="00EC4BCF" w:rsidRPr="003268FE">
        <w:rPr>
          <w:sz w:val="32"/>
          <w:szCs w:val="32"/>
        </w:rPr>
        <w:t xml:space="preserve">rpte </w:t>
      </w:r>
      <w:r w:rsidR="00186664" w:rsidRPr="003268FE">
        <w:rPr>
          <w:sz w:val="32"/>
          <w:szCs w:val="32"/>
        </w:rPr>
        <w:t>nog scherper</w:t>
      </w:r>
      <w:r w:rsidR="00EC4BCF" w:rsidRPr="003268FE">
        <w:rPr>
          <w:sz w:val="32"/>
          <w:szCs w:val="32"/>
        </w:rPr>
        <w:t xml:space="preserve"> doe dat nog een keer</w:t>
      </w:r>
    </w:p>
    <w:p w14:paraId="15A3606A" w14:textId="7DCD6D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 xml:space="preserve">Nieuwe rasterlaag vul die met je </w:t>
      </w:r>
      <w:r w:rsidR="003268FE">
        <w:rPr>
          <w:sz w:val="32"/>
          <w:szCs w:val="32"/>
        </w:rPr>
        <w:t>achtergrond</w:t>
      </w:r>
      <w:r w:rsidRPr="003268FE">
        <w:rPr>
          <w:sz w:val="32"/>
          <w:szCs w:val="32"/>
        </w:rPr>
        <w:t xml:space="preserve"> kleur</w:t>
      </w:r>
    </w:p>
    <w:p w14:paraId="482EB2A0" w14:textId="25C904AC" w:rsid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Lagen</w:t>
      </w:r>
      <w:r w:rsidR="00186664" w:rsidRPr="003268FE">
        <w:rPr>
          <w:sz w:val="32"/>
          <w:szCs w:val="32"/>
        </w:rPr>
        <w:t xml:space="preserve"> nieuwe masker laag uit afbeelding</w:t>
      </w:r>
    </w:p>
    <w:p w14:paraId="37B692C2" w14:textId="176C520B" w:rsidR="00186664" w:rsidRPr="003268FE" w:rsidRDefault="0083713D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En</w:t>
      </w:r>
      <w:r w:rsidR="00186664" w:rsidRPr="003268FE">
        <w:rPr>
          <w:sz w:val="32"/>
          <w:szCs w:val="32"/>
        </w:rPr>
        <w:t xml:space="preserve"> zoek masker MD-mask-362</w:t>
      </w:r>
    </w:p>
    <w:p w14:paraId="7228E48E" w14:textId="77777777" w:rsidR="00EC4BCF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Alleen</w:t>
      </w:r>
      <w:r w:rsidR="00EC4BCF" w:rsidRPr="003268FE">
        <w:rPr>
          <w:sz w:val="32"/>
          <w:szCs w:val="32"/>
        </w:rPr>
        <w:t xml:space="preserve"> luminatie van de bron aangevinkt</w:t>
      </w:r>
    </w:p>
    <w:p w14:paraId="25D511C0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Lagen</w:t>
      </w:r>
      <w:r w:rsidR="00186664" w:rsidRPr="003268FE">
        <w:rPr>
          <w:sz w:val="32"/>
          <w:szCs w:val="32"/>
        </w:rPr>
        <w:t xml:space="preserve"> dupliceren</w:t>
      </w:r>
    </w:p>
    <w:p w14:paraId="7A16B775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Lagen</w:t>
      </w:r>
      <w:r w:rsidR="00186664" w:rsidRPr="003268FE">
        <w:rPr>
          <w:sz w:val="32"/>
          <w:szCs w:val="32"/>
        </w:rPr>
        <w:t xml:space="preserve"> </w:t>
      </w:r>
      <w:r w:rsidRPr="003268FE">
        <w:rPr>
          <w:sz w:val="32"/>
          <w:szCs w:val="32"/>
        </w:rPr>
        <w:t>samenvoegen</w:t>
      </w:r>
      <w:r w:rsidR="00186664" w:rsidRPr="003268FE">
        <w:rPr>
          <w:sz w:val="32"/>
          <w:szCs w:val="32"/>
        </w:rPr>
        <w:t xml:space="preserve"> groep samenvoegen</w:t>
      </w:r>
    </w:p>
    <w:p w14:paraId="5488F2FF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Afschuining binnen als voorbeeld</w:t>
      </w:r>
    </w:p>
    <w:p w14:paraId="24DF0544" w14:textId="77777777" w:rsidR="00EC4BCF" w:rsidRPr="003268FE" w:rsidRDefault="00EC4BCF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pict w14:anchorId="65F9F12B">
          <v:shape id="_x0000_i1026" type="#_x0000_t75" style="width:153pt;height:119.4pt">
            <v:imagedata r:id="rId5" o:title=""/>
          </v:shape>
        </w:pict>
      </w:r>
    </w:p>
    <w:p w14:paraId="1AD9D95F" w14:textId="34A849D9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Selectie</w:t>
      </w:r>
      <w:r w:rsidR="003268FE">
        <w:rPr>
          <w:sz w:val="32"/>
          <w:szCs w:val="32"/>
        </w:rPr>
        <w:t xml:space="preserve">s </w:t>
      </w:r>
      <w:r w:rsidR="0083713D">
        <w:rPr>
          <w:sz w:val="32"/>
          <w:szCs w:val="32"/>
        </w:rPr>
        <w:t>laadt</w:t>
      </w:r>
      <w:r w:rsidR="003268FE">
        <w:rPr>
          <w:sz w:val="32"/>
          <w:szCs w:val="32"/>
        </w:rPr>
        <w:t xml:space="preserve"> selectie 1 uit het alfakanaal</w:t>
      </w:r>
    </w:p>
    <w:p w14:paraId="3274D8EB" w14:textId="404F6E40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Lagen nieuwe rasterlaag</w:t>
      </w:r>
    </w:p>
    <w:p w14:paraId="47B28D2E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Neem</w:t>
      </w:r>
      <w:r w:rsidR="00186664" w:rsidRPr="003268FE">
        <w:rPr>
          <w:sz w:val="32"/>
          <w:szCs w:val="32"/>
        </w:rPr>
        <w:t xml:space="preserve"> de tube van de man en plak die in de selectie</w:t>
      </w:r>
    </w:p>
    <w:p w14:paraId="27DF0770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Niets</w:t>
      </w:r>
      <w:r w:rsidR="00186664" w:rsidRPr="003268FE">
        <w:rPr>
          <w:sz w:val="32"/>
          <w:szCs w:val="32"/>
        </w:rPr>
        <w:t xml:space="preserve"> selecteren lagen schikken omlaag</w:t>
      </w:r>
    </w:p>
    <w:p w14:paraId="322D127B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Neem</w:t>
      </w:r>
      <w:r w:rsidR="00186664" w:rsidRPr="003268FE">
        <w:rPr>
          <w:sz w:val="32"/>
          <w:szCs w:val="32"/>
        </w:rPr>
        <w:t xml:space="preserve"> de tube van HDJ de smalle lady en plak die als een nieuwe laag</w:t>
      </w:r>
    </w:p>
    <w:p w14:paraId="062AB468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Afbeelding</w:t>
      </w:r>
      <w:r w:rsidR="00186664" w:rsidRPr="003268FE">
        <w:rPr>
          <w:sz w:val="32"/>
          <w:szCs w:val="32"/>
        </w:rPr>
        <w:t xml:space="preserve"> spiegelen zet haar aan de rechterkant</w:t>
      </w:r>
    </w:p>
    <w:p w14:paraId="2F57A458" w14:textId="424553FC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Druk</w:t>
      </w:r>
      <w:r w:rsidR="00186664" w:rsidRPr="003268FE">
        <w:rPr>
          <w:sz w:val="32"/>
          <w:szCs w:val="32"/>
        </w:rPr>
        <w:t xml:space="preserve"> op de K en trek haa</w:t>
      </w:r>
      <w:r w:rsidR="001874AE" w:rsidRPr="003268FE">
        <w:rPr>
          <w:sz w:val="32"/>
          <w:szCs w:val="32"/>
        </w:rPr>
        <w:t>r</w:t>
      </w:r>
      <w:r w:rsidR="00186664" w:rsidRPr="003268FE">
        <w:rPr>
          <w:sz w:val="32"/>
          <w:szCs w:val="32"/>
        </w:rPr>
        <w:t xml:space="preserve"> wat langer</w:t>
      </w:r>
      <w:r w:rsidR="001874AE" w:rsidRPr="003268FE">
        <w:rPr>
          <w:sz w:val="32"/>
          <w:szCs w:val="32"/>
        </w:rPr>
        <w:t xml:space="preserve"> druk op de M</w:t>
      </w:r>
    </w:p>
    <w:p w14:paraId="50487E0A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lastRenderedPageBreak/>
        <w:t>Lagen</w:t>
      </w:r>
      <w:r w:rsidR="00186664" w:rsidRPr="003268FE">
        <w:rPr>
          <w:sz w:val="32"/>
          <w:szCs w:val="32"/>
        </w:rPr>
        <w:t xml:space="preserve"> sch</w:t>
      </w:r>
      <w:r w:rsidR="001874AE" w:rsidRPr="003268FE">
        <w:rPr>
          <w:sz w:val="32"/>
          <w:szCs w:val="32"/>
        </w:rPr>
        <w:t>i</w:t>
      </w:r>
      <w:r w:rsidR="00186664" w:rsidRPr="003268FE">
        <w:rPr>
          <w:sz w:val="32"/>
          <w:szCs w:val="32"/>
        </w:rPr>
        <w:t xml:space="preserve">kken omlaag </w:t>
      </w:r>
      <w:r w:rsidR="002569C7" w:rsidRPr="003268FE">
        <w:rPr>
          <w:sz w:val="32"/>
          <w:szCs w:val="32"/>
        </w:rPr>
        <w:t xml:space="preserve">nog een keer omlaag </w:t>
      </w:r>
      <w:r w:rsidR="00186664" w:rsidRPr="003268FE">
        <w:rPr>
          <w:sz w:val="32"/>
          <w:szCs w:val="32"/>
        </w:rPr>
        <w:t>en zet haar nu passend neer</w:t>
      </w:r>
      <w:r w:rsidR="001874AE" w:rsidRPr="003268FE">
        <w:rPr>
          <w:sz w:val="32"/>
          <w:szCs w:val="32"/>
        </w:rPr>
        <w:t xml:space="preserve"> zie voorbeeld</w:t>
      </w:r>
    </w:p>
    <w:p w14:paraId="081816B5" w14:textId="77777777" w:rsidR="002569C7" w:rsidRPr="003268FE" w:rsidRDefault="002569C7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 xml:space="preserve">Selectie laden uit </w:t>
      </w:r>
      <w:r w:rsidR="00207452" w:rsidRPr="003268FE">
        <w:rPr>
          <w:sz w:val="32"/>
          <w:szCs w:val="32"/>
        </w:rPr>
        <w:t>Alfakanaal</w:t>
      </w:r>
      <w:r w:rsidRPr="003268FE">
        <w:rPr>
          <w:sz w:val="32"/>
          <w:szCs w:val="32"/>
        </w:rPr>
        <w:t xml:space="preserve"> neem selectie 2</w:t>
      </w:r>
    </w:p>
    <w:p w14:paraId="1F2BE5C3" w14:textId="77777777" w:rsidR="002569C7" w:rsidRPr="003268FE" w:rsidRDefault="002569C7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Zorg dat je op de laag van de dame staat en klik op delete</w:t>
      </w:r>
    </w:p>
    <w:p w14:paraId="721A32AB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Afbeelding</w:t>
      </w:r>
      <w:r w:rsidR="00186664" w:rsidRPr="003268FE">
        <w:rPr>
          <w:sz w:val="32"/>
          <w:szCs w:val="32"/>
        </w:rPr>
        <w:t xml:space="preserve"> randen toevoegen</w:t>
      </w:r>
    </w:p>
    <w:p w14:paraId="7216B93D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2 pixels achtergrond</w:t>
      </w:r>
    </w:p>
    <w:p w14:paraId="6CCD4162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2 pixels voorgrond</w:t>
      </w:r>
    </w:p>
    <w:p w14:paraId="19523FEB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2 pixels achtergron</w:t>
      </w:r>
      <w:r w:rsidR="001874AE" w:rsidRPr="003268FE">
        <w:rPr>
          <w:sz w:val="32"/>
          <w:szCs w:val="32"/>
        </w:rPr>
        <w:t>d</w:t>
      </w:r>
    </w:p>
    <w:p w14:paraId="036AE2D5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Selectie</w:t>
      </w:r>
      <w:r w:rsidR="00186664" w:rsidRPr="003268FE">
        <w:rPr>
          <w:sz w:val="32"/>
          <w:szCs w:val="32"/>
        </w:rPr>
        <w:t xml:space="preserve"> alles selecteren</w:t>
      </w:r>
    </w:p>
    <w:p w14:paraId="368CAB4B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Randen</w:t>
      </w:r>
      <w:r w:rsidR="00186664" w:rsidRPr="003268FE">
        <w:rPr>
          <w:sz w:val="32"/>
          <w:szCs w:val="32"/>
        </w:rPr>
        <w:t xml:space="preserve"> toevoegen NIET SYMETRICHS</w:t>
      </w:r>
    </w:p>
    <w:p w14:paraId="4D9432A3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2 pixels en links 150 pixels van je lichte kleur</w:t>
      </w:r>
    </w:p>
    <w:p w14:paraId="4967819D" w14:textId="77777777" w:rsidR="001874AE" w:rsidRPr="003268FE" w:rsidRDefault="001874AE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Selectie omkeren</w:t>
      </w:r>
    </w:p>
    <w:p w14:paraId="22E43B2E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Effecten</w:t>
      </w:r>
      <w:r w:rsidR="00186664" w:rsidRPr="003268FE">
        <w:rPr>
          <w:sz w:val="32"/>
          <w:szCs w:val="32"/>
        </w:rPr>
        <w:t xml:space="preserve"> textuur effecten weefpatroon met deze instelling</w:t>
      </w:r>
    </w:p>
    <w:p w14:paraId="28BF10B4" w14:textId="77777777" w:rsidR="001874AE" w:rsidRPr="003268FE" w:rsidRDefault="001874AE" w:rsidP="0083713D">
      <w:pPr>
        <w:jc w:val="center"/>
        <w:rPr>
          <w:sz w:val="32"/>
          <w:szCs w:val="32"/>
        </w:rPr>
      </w:pPr>
      <w:r w:rsidRPr="003268FE">
        <w:rPr>
          <w:noProof/>
          <w:sz w:val="32"/>
          <w:szCs w:val="32"/>
        </w:rPr>
        <w:pict w14:anchorId="40A5E2A7">
          <v:shape id="Afbeelding 1" o:spid="_x0000_i1027" type="#_x0000_t75" style="width:242.4pt;height:187.2pt;visibility:visible">
            <v:imagedata r:id="rId6" o:title=""/>
          </v:shape>
        </w:pict>
      </w:r>
    </w:p>
    <w:p w14:paraId="44F09DAF" w14:textId="77777777" w:rsidR="001874AE" w:rsidRPr="003268FE" w:rsidRDefault="007E305B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Selectie niets selecteren</w:t>
      </w:r>
    </w:p>
    <w:p w14:paraId="5DDE29AD" w14:textId="2073FED1" w:rsidR="001874AE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Kopieer</w:t>
      </w:r>
      <w:r w:rsidR="00186664" w:rsidRPr="003268FE">
        <w:rPr>
          <w:sz w:val="32"/>
          <w:szCs w:val="32"/>
        </w:rPr>
        <w:t xml:space="preserve"> de</w:t>
      </w:r>
      <w:r w:rsidR="001874AE" w:rsidRPr="003268FE">
        <w:rPr>
          <w:sz w:val="32"/>
          <w:szCs w:val="32"/>
        </w:rPr>
        <w:t xml:space="preserve"> tube van de</w:t>
      </w:r>
      <w:r w:rsidR="00186664" w:rsidRPr="003268FE">
        <w:rPr>
          <w:sz w:val="32"/>
          <w:szCs w:val="32"/>
        </w:rPr>
        <w:t xml:space="preserve"> druppels plak die als een nieuwe laag</w:t>
      </w:r>
    </w:p>
    <w:p w14:paraId="2EF1A94A" w14:textId="23A6F220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En</w:t>
      </w:r>
      <w:r w:rsidR="00186664" w:rsidRPr="003268FE">
        <w:rPr>
          <w:sz w:val="32"/>
          <w:szCs w:val="32"/>
        </w:rPr>
        <w:t xml:space="preserve"> plaats die </w:t>
      </w:r>
      <w:r w:rsidRPr="003268FE">
        <w:rPr>
          <w:sz w:val="32"/>
          <w:szCs w:val="32"/>
        </w:rPr>
        <w:t>linksboven</w:t>
      </w:r>
    </w:p>
    <w:p w14:paraId="07F854C0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Dupliceer</w:t>
      </w:r>
      <w:r w:rsidR="00186664" w:rsidRPr="003268FE">
        <w:rPr>
          <w:sz w:val="32"/>
          <w:szCs w:val="32"/>
        </w:rPr>
        <w:t xml:space="preserve"> en zet die een beetje naar rechts en wat lager</w:t>
      </w:r>
    </w:p>
    <w:p w14:paraId="5CD80D8F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lastRenderedPageBreak/>
        <w:t>Lagen</w:t>
      </w:r>
      <w:r w:rsidR="00186664" w:rsidRPr="003268FE">
        <w:rPr>
          <w:sz w:val="32"/>
          <w:szCs w:val="32"/>
        </w:rPr>
        <w:t xml:space="preserve"> samenvoegen omlaag samenvoegen</w:t>
      </w:r>
    </w:p>
    <w:p w14:paraId="678D0F8C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Dupliceer</w:t>
      </w:r>
      <w:r w:rsidR="00186664" w:rsidRPr="003268FE">
        <w:rPr>
          <w:sz w:val="32"/>
          <w:szCs w:val="32"/>
        </w:rPr>
        <w:t xml:space="preserve"> dez</w:t>
      </w:r>
      <w:r w:rsidR="007E305B" w:rsidRPr="003268FE">
        <w:rPr>
          <w:sz w:val="32"/>
          <w:szCs w:val="32"/>
        </w:rPr>
        <w:t>e</w:t>
      </w:r>
      <w:r w:rsidR="00186664" w:rsidRPr="003268FE">
        <w:rPr>
          <w:sz w:val="32"/>
          <w:szCs w:val="32"/>
        </w:rPr>
        <w:t xml:space="preserve"> laag en omdraaien</w:t>
      </w:r>
    </w:p>
    <w:p w14:paraId="299A5D94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Selecteer</w:t>
      </w:r>
      <w:r w:rsidR="00186664" w:rsidRPr="003268FE">
        <w:rPr>
          <w:sz w:val="32"/>
          <w:szCs w:val="32"/>
        </w:rPr>
        <w:t xml:space="preserve"> aan de rechtse druppels de twee middelste druppels en klik op delete</w:t>
      </w:r>
    </w:p>
    <w:p w14:paraId="2204C9F0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Samenvoegen</w:t>
      </w:r>
      <w:r w:rsidR="00186664" w:rsidRPr="003268FE">
        <w:rPr>
          <w:sz w:val="32"/>
          <w:szCs w:val="32"/>
        </w:rPr>
        <w:t xml:space="preserve"> omlaag samenvoegen</w:t>
      </w:r>
    </w:p>
    <w:p w14:paraId="2CC3C77E" w14:textId="56A377EF" w:rsidR="007E305B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 xml:space="preserve">Kopieer de bloemen </w:t>
      </w:r>
      <w:r w:rsidR="007E305B" w:rsidRPr="003268FE">
        <w:rPr>
          <w:sz w:val="32"/>
          <w:szCs w:val="32"/>
        </w:rPr>
        <w:t xml:space="preserve">van Luz Cristina </w:t>
      </w:r>
      <w:r w:rsidRPr="003268FE">
        <w:rPr>
          <w:sz w:val="32"/>
          <w:szCs w:val="32"/>
        </w:rPr>
        <w:t>plak als een nieuwe laag</w:t>
      </w:r>
    </w:p>
    <w:p w14:paraId="6DC8F54D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Afbeelding</w:t>
      </w:r>
      <w:r w:rsidR="00186664" w:rsidRPr="003268FE">
        <w:rPr>
          <w:sz w:val="32"/>
          <w:szCs w:val="32"/>
        </w:rPr>
        <w:t xml:space="preserve"> formaat wijzigen met 80 procen</w:t>
      </w:r>
      <w:r w:rsidR="007E305B" w:rsidRPr="003268FE">
        <w:rPr>
          <w:sz w:val="32"/>
          <w:szCs w:val="32"/>
        </w:rPr>
        <w:t>t</w:t>
      </w:r>
    </w:p>
    <w:p w14:paraId="51778495" w14:textId="77777777" w:rsidR="007E305B" w:rsidRPr="003268FE" w:rsidRDefault="007E305B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Alle lagen niet aangevinkt</w:t>
      </w:r>
    </w:p>
    <w:p w14:paraId="71261A79" w14:textId="77777777" w:rsidR="00186664" w:rsidRPr="003268FE" w:rsidRDefault="00207452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Zet</w:t>
      </w:r>
      <w:r w:rsidR="00186664" w:rsidRPr="003268FE">
        <w:rPr>
          <w:sz w:val="32"/>
          <w:szCs w:val="32"/>
        </w:rPr>
        <w:t xml:space="preserve"> </w:t>
      </w:r>
      <w:r w:rsidR="00277EEE" w:rsidRPr="003268FE">
        <w:rPr>
          <w:sz w:val="32"/>
          <w:szCs w:val="32"/>
        </w:rPr>
        <w:t xml:space="preserve">deze bloemen </w:t>
      </w:r>
      <w:r w:rsidR="00186664" w:rsidRPr="003268FE">
        <w:rPr>
          <w:sz w:val="32"/>
          <w:szCs w:val="32"/>
        </w:rPr>
        <w:t>op een leuke plaats</w:t>
      </w:r>
    </w:p>
    <w:p w14:paraId="5DD285B2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Aanpassen</w:t>
      </w:r>
      <w:r w:rsidR="00186664" w:rsidRPr="003268FE">
        <w:rPr>
          <w:sz w:val="32"/>
          <w:szCs w:val="32"/>
        </w:rPr>
        <w:t xml:space="preserve"> sch</w:t>
      </w:r>
      <w:r w:rsidR="007E305B" w:rsidRPr="003268FE">
        <w:rPr>
          <w:sz w:val="32"/>
          <w:szCs w:val="32"/>
        </w:rPr>
        <w:t>e</w:t>
      </w:r>
      <w:r w:rsidR="00186664" w:rsidRPr="003268FE">
        <w:rPr>
          <w:sz w:val="32"/>
          <w:szCs w:val="32"/>
        </w:rPr>
        <w:t>rpte verscherpen</w:t>
      </w:r>
    </w:p>
    <w:p w14:paraId="705FF3AC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Geef</w:t>
      </w:r>
      <w:r w:rsidR="00186664" w:rsidRPr="003268FE">
        <w:rPr>
          <w:sz w:val="32"/>
          <w:szCs w:val="32"/>
        </w:rPr>
        <w:t xml:space="preserve"> er dez</w:t>
      </w:r>
      <w:r w:rsidR="007E305B" w:rsidRPr="003268FE">
        <w:rPr>
          <w:sz w:val="32"/>
          <w:szCs w:val="32"/>
        </w:rPr>
        <w:t>e</w:t>
      </w:r>
      <w:r w:rsidR="00186664" w:rsidRPr="003268FE">
        <w:rPr>
          <w:sz w:val="32"/>
          <w:szCs w:val="32"/>
        </w:rPr>
        <w:t xml:space="preserve"> slagschaduw aan.</w:t>
      </w:r>
    </w:p>
    <w:p w14:paraId="2C1410E9" w14:textId="77777777" w:rsidR="00A35279" w:rsidRPr="003268FE" w:rsidRDefault="00A35279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pict w14:anchorId="36F4E6F4">
          <v:shape id="_x0000_i1028" type="#_x0000_t75" style="width:119.4pt;height:110.4pt">
            <v:imagedata r:id="rId7" o:title=""/>
          </v:shape>
        </w:pict>
      </w:r>
    </w:p>
    <w:p w14:paraId="18D98533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Afbeelding randen toevoegen</w:t>
      </w:r>
      <w:r w:rsidR="0092357E" w:rsidRPr="003268FE">
        <w:rPr>
          <w:sz w:val="32"/>
          <w:szCs w:val="32"/>
        </w:rPr>
        <w:t xml:space="preserve"> wel SYMETRI</w:t>
      </w:r>
      <w:r w:rsidR="00207452" w:rsidRPr="003268FE">
        <w:rPr>
          <w:sz w:val="32"/>
          <w:szCs w:val="32"/>
        </w:rPr>
        <w:t>S</w:t>
      </w:r>
      <w:r w:rsidR="0092357E" w:rsidRPr="003268FE">
        <w:rPr>
          <w:sz w:val="32"/>
          <w:szCs w:val="32"/>
        </w:rPr>
        <w:t>CH aanvinken</w:t>
      </w:r>
    </w:p>
    <w:p w14:paraId="6BD7C519" w14:textId="583D0282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4 donker</w:t>
      </w:r>
    </w:p>
    <w:p w14:paraId="4FB14C8A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4 licht</w:t>
      </w:r>
    </w:p>
    <w:p w14:paraId="5FD218BB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4 donker</w:t>
      </w:r>
    </w:p>
    <w:p w14:paraId="1A0BAC88" w14:textId="37962AA4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Alles</w:t>
      </w:r>
      <w:r w:rsidR="00186664" w:rsidRPr="003268FE">
        <w:rPr>
          <w:sz w:val="32"/>
          <w:szCs w:val="32"/>
        </w:rPr>
        <w:t xml:space="preserve"> selecteren</w:t>
      </w:r>
    </w:p>
    <w:p w14:paraId="4CE694C7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Randen</w:t>
      </w:r>
      <w:r w:rsidR="0092357E" w:rsidRPr="003268FE">
        <w:rPr>
          <w:sz w:val="32"/>
          <w:szCs w:val="32"/>
        </w:rPr>
        <w:t xml:space="preserve"> toevoegen </w:t>
      </w:r>
      <w:r w:rsidR="00186664" w:rsidRPr="003268FE">
        <w:rPr>
          <w:sz w:val="32"/>
          <w:szCs w:val="32"/>
        </w:rPr>
        <w:t xml:space="preserve">20 </w:t>
      </w:r>
      <w:r w:rsidR="0092357E" w:rsidRPr="003268FE">
        <w:rPr>
          <w:sz w:val="32"/>
          <w:szCs w:val="32"/>
        </w:rPr>
        <w:t xml:space="preserve">pixels </w:t>
      </w:r>
      <w:r w:rsidR="00186664" w:rsidRPr="003268FE">
        <w:rPr>
          <w:sz w:val="32"/>
          <w:szCs w:val="32"/>
        </w:rPr>
        <w:t>licht selectie omkeren</w:t>
      </w:r>
    </w:p>
    <w:p w14:paraId="44E6790C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Textuur</w:t>
      </w:r>
      <w:r w:rsidR="00186664" w:rsidRPr="003268FE">
        <w:rPr>
          <w:sz w:val="32"/>
          <w:szCs w:val="32"/>
        </w:rPr>
        <w:t xml:space="preserve"> effecten weefpatroon met dezelfde instellingen</w:t>
      </w:r>
    </w:p>
    <w:p w14:paraId="58BEAAA2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Selectie</w:t>
      </w:r>
      <w:r w:rsidR="00186664" w:rsidRPr="003268FE">
        <w:rPr>
          <w:sz w:val="32"/>
          <w:szCs w:val="32"/>
        </w:rPr>
        <w:t xml:space="preserve"> omkeren slag schaduw met 10/10/10/10 </w:t>
      </w:r>
      <w:r w:rsidR="0092357E" w:rsidRPr="003268FE">
        <w:rPr>
          <w:sz w:val="32"/>
          <w:szCs w:val="32"/>
        </w:rPr>
        <w:t>zwart</w:t>
      </w:r>
    </w:p>
    <w:p w14:paraId="25A4EA8F" w14:textId="77777777" w:rsidR="00186664" w:rsidRPr="003268FE" w:rsidRDefault="00B92911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Doe</w:t>
      </w:r>
      <w:r w:rsidR="00186664" w:rsidRPr="003268FE">
        <w:rPr>
          <w:sz w:val="32"/>
          <w:szCs w:val="32"/>
        </w:rPr>
        <w:t xml:space="preserve"> dit nog een keer met de bovenste twee op -10</w:t>
      </w:r>
    </w:p>
    <w:p w14:paraId="42C74465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lastRenderedPageBreak/>
        <w:t>Lagen nieuwe rasterlaag zet je naam of watermerk</w:t>
      </w:r>
    </w:p>
    <w:p w14:paraId="7197A55D" w14:textId="77777777" w:rsidR="0092357E" w:rsidRPr="003268FE" w:rsidRDefault="0092357E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Randen toevoegen 4 pixels van je donkere kleur</w:t>
      </w:r>
    </w:p>
    <w:p w14:paraId="61AFD659" w14:textId="77777777" w:rsidR="00186664" w:rsidRPr="003268FE" w:rsidRDefault="00186664" w:rsidP="0083713D">
      <w:pPr>
        <w:jc w:val="center"/>
        <w:rPr>
          <w:sz w:val="32"/>
          <w:szCs w:val="32"/>
        </w:rPr>
      </w:pPr>
      <w:r w:rsidRPr="003268FE">
        <w:rPr>
          <w:sz w:val="32"/>
          <w:szCs w:val="32"/>
        </w:rPr>
        <w:t>Alle lagen samenvoegen verklein de afbeelding naar wens.</w:t>
      </w:r>
    </w:p>
    <w:p w14:paraId="1D6D9220" w14:textId="77777777" w:rsidR="0083713D" w:rsidRPr="0083713D" w:rsidRDefault="0083713D" w:rsidP="0083713D">
      <w:pPr>
        <w:jc w:val="center"/>
        <w:rPr>
          <w:sz w:val="32"/>
          <w:szCs w:val="32"/>
        </w:rPr>
      </w:pPr>
    </w:p>
    <w:p w14:paraId="0F8B9F0F" w14:textId="77777777" w:rsidR="0083713D" w:rsidRPr="0083713D" w:rsidRDefault="0083713D" w:rsidP="0083713D">
      <w:pPr>
        <w:jc w:val="center"/>
        <w:rPr>
          <w:sz w:val="32"/>
          <w:szCs w:val="32"/>
        </w:rPr>
      </w:pPr>
      <w:r w:rsidRPr="0083713D">
        <w:rPr>
          <w:sz w:val="32"/>
          <w:szCs w:val="32"/>
        </w:rPr>
        <w:t>Je les is klaar</w:t>
      </w:r>
    </w:p>
    <w:p w14:paraId="7A61B639" w14:textId="5CE40BBF" w:rsidR="0083713D" w:rsidRPr="0083713D" w:rsidRDefault="0083713D" w:rsidP="0083713D">
      <w:pPr>
        <w:jc w:val="center"/>
        <w:rPr>
          <w:sz w:val="32"/>
          <w:szCs w:val="32"/>
        </w:rPr>
      </w:pPr>
      <w:r w:rsidRPr="0083713D">
        <w:rPr>
          <w:sz w:val="32"/>
          <w:szCs w:val="32"/>
        </w:rPr>
        <w:t>Hopelijk</w:t>
      </w:r>
      <w:r w:rsidRPr="0083713D">
        <w:rPr>
          <w:sz w:val="32"/>
          <w:szCs w:val="32"/>
        </w:rPr>
        <w:t xml:space="preserve"> tot ziens en</w:t>
      </w:r>
    </w:p>
    <w:p w14:paraId="7D46C5E1" w14:textId="21003DFA" w:rsidR="00186664" w:rsidRPr="003268FE" w:rsidRDefault="0083713D" w:rsidP="0083713D">
      <w:pPr>
        <w:jc w:val="center"/>
        <w:rPr>
          <w:sz w:val="32"/>
          <w:szCs w:val="32"/>
        </w:rPr>
      </w:pPr>
      <w:r w:rsidRPr="0083713D">
        <w:rPr>
          <w:sz w:val="32"/>
          <w:szCs w:val="32"/>
        </w:rPr>
        <w:t>Groetjes</w:t>
      </w:r>
      <w:r w:rsidRPr="0083713D">
        <w:rPr>
          <w:sz w:val="32"/>
          <w:szCs w:val="32"/>
        </w:rPr>
        <w:t xml:space="preserve"> van mapale</w:t>
      </w:r>
    </w:p>
    <w:p w14:paraId="1F223DEE" w14:textId="77777777" w:rsidR="000745E1" w:rsidRPr="003268FE" w:rsidRDefault="000745E1" w:rsidP="0083713D">
      <w:pPr>
        <w:jc w:val="center"/>
        <w:rPr>
          <w:sz w:val="32"/>
          <w:szCs w:val="32"/>
        </w:rPr>
      </w:pPr>
    </w:p>
    <w:sectPr w:rsidR="000745E1" w:rsidRPr="003268F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attachedTemplate r:id="rId1"/>
  <w:doNotTrackMoves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268FE"/>
    <w:rsid w:val="000745E1"/>
    <w:rsid w:val="00186664"/>
    <w:rsid w:val="001874AE"/>
    <w:rsid w:val="00207452"/>
    <w:rsid w:val="002569C7"/>
    <w:rsid w:val="00277EEE"/>
    <w:rsid w:val="003268FE"/>
    <w:rsid w:val="005A08C4"/>
    <w:rsid w:val="007B0C56"/>
    <w:rsid w:val="007E305B"/>
    <w:rsid w:val="0083713D"/>
    <w:rsid w:val="0092357E"/>
    <w:rsid w:val="00A35279"/>
    <w:rsid w:val="00B92911"/>
    <w:rsid w:val="00C742B5"/>
    <w:rsid w:val="00EC4BCF"/>
    <w:rsid w:val="00EE6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53417B"/>
  <w15:chartTrackingRefBased/>
  <w15:docId w15:val="{F6D99E5C-919F-4B82-875D-0F7BE1F4B1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after="160" w:line="259" w:lineRule="auto"/>
    </w:pPr>
    <w:rPr>
      <w:kern w:val="2"/>
      <w:sz w:val="22"/>
      <w:szCs w:val="22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nie\Desktop\Nieuwe%20map%20(2)\Hdj%20Lady%2071%20Small\Les11%20Lovely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Les11 Lovely</Template>
  <TotalTime>24</TotalTime>
  <Pages>5</Pages>
  <Words>416</Words>
  <Characters>2294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</dc:creator>
  <cp:keywords/>
  <dc:description/>
  <cp:lastModifiedBy>Annie</cp:lastModifiedBy>
  <cp:revision>1</cp:revision>
  <dcterms:created xsi:type="dcterms:W3CDTF">2023-09-18T12:05:00Z</dcterms:created>
  <dcterms:modified xsi:type="dcterms:W3CDTF">2023-09-18T12:29:00Z</dcterms:modified>
</cp:coreProperties>
</file>